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CC6B2" w14:textId="77777777" w:rsidR="00850FD3" w:rsidRDefault="00850FD3" w:rsidP="00850F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Johanna BAYLE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d.ca.1470)</w:t>
      </w:r>
    </w:p>
    <w:p w14:paraId="075F3EA2" w14:textId="77777777" w:rsidR="00850FD3" w:rsidRDefault="00850FD3" w:rsidP="00850F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Whilton</w:t>
      </w:r>
      <w:proofErr w:type="spellEnd"/>
      <w:r>
        <w:rPr>
          <w:rFonts w:cs="Times New Roman"/>
          <w:szCs w:val="24"/>
        </w:rPr>
        <w:t>, Northamptonshire.</w:t>
      </w:r>
    </w:p>
    <w:p w14:paraId="6BF28785" w14:textId="77777777" w:rsidR="00850FD3" w:rsidRDefault="00850FD3" w:rsidP="00850FD3">
      <w:pPr>
        <w:pStyle w:val="NoSpacing"/>
        <w:rPr>
          <w:rFonts w:cs="Times New Roman"/>
          <w:szCs w:val="24"/>
        </w:rPr>
      </w:pPr>
    </w:p>
    <w:p w14:paraId="5245DBC5" w14:textId="77777777" w:rsidR="00850FD3" w:rsidRDefault="00850FD3" w:rsidP="00850FD3">
      <w:pPr>
        <w:pStyle w:val="NoSpacing"/>
        <w:rPr>
          <w:rFonts w:cs="Times New Roman"/>
          <w:szCs w:val="24"/>
        </w:rPr>
      </w:pPr>
    </w:p>
    <w:p w14:paraId="5D0D087B" w14:textId="77777777" w:rsidR="00850FD3" w:rsidRDefault="00850FD3" w:rsidP="00850F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1470</w:t>
      </w:r>
      <w:r>
        <w:rPr>
          <w:rFonts w:cs="Times New Roman"/>
          <w:szCs w:val="24"/>
        </w:rPr>
        <w:tab/>
        <w:t>Probate of her Will.</w:t>
      </w:r>
    </w:p>
    <w:p w14:paraId="580B3072" w14:textId="77777777" w:rsidR="00850FD3" w:rsidRDefault="00850FD3" w:rsidP="00850F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(Northamptonshire and Rutland Probate Index)</w:t>
      </w:r>
    </w:p>
    <w:p w14:paraId="404E767B" w14:textId="77777777" w:rsidR="00850FD3" w:rsidRDefault="00850FD3" w:rsidP="00850FD3">
      <w:pPr>
        <w:pStyle w:val="NoSpacing"/>
        <w:rPr>
          <w:rFonts w:cs="Times New Roman"/>
          <w:szCs w:val="24"/>
        </w:rPr>
      </w:pPr>
    </w:p>
    <w:p w14:paraId="1D242A32" w14:textId="77777777" w:rsidR="00850FD3" w:rsidRDefault="00850FD3" w:rsidP="00850FD3">
      <w:pPr>
        <w:pStyle w:val="NoSpacing"/>
        <w:rPr>
          <w:rFonts w:cs="Times New Roman"/>
          <w:szCs w:val="24"/>
        </w:rPr>
      </w:pPr>
    </w:p>
    <w:p w14:paraId="0F738E05" w14:textId="77777777" w:rsidR="00850FD3" w:rsidRDefault="00850FD3" w:rsidP="00850F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2024</w:t>
      </w:r>
    </w:p>
    <w:p w14:paraId="5B4CF6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B2224" w14:textId="77777777" w:rsidR="00850FD3" w:rsidRDefault="00850FD3" w:rsidP="009139A6">
      <w:r>
        <w:separator/>
      </w:r>
    </w:p>
  </w:endnote>
  <w:endnote w:type="continuationSeparator" w:id="0">
    <w:p w14:paraId="68AC307D" w14:textId="77777777" w:rsidR="00850FD3" w:rsidRDefault="00850F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0B3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8C4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46D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6C0C3" w14:textId="77777777" w:rsidR="00850FD3" w:rsidRDefault="00850FD3" w:rsidP="009139A6">
      <w:r>
        <w:separator/>
      </w:r>
    </w:p>
  </w:footnote>
  <w:footnote w:type="continuationSeparator" w:id="0">
    <w:p w14:paraId="34BC9ED9" w14:textId="77777777" w:rsidR="00850FD3" w:rsidRDefault="00850F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DEA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68E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DC0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FD3"/>
    <w:rsid w:val="000666E0"/>
    <w:rsid w:val="002510B7"/>
    <w:rsid w:val="00270799"/>
    <w:rsid w:val="005C130B"/>
    <w:rsid w:val="00826F5C"/>
    <w:rsid w:val="00850FD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17ABE"/>
  <w15:chartTrackingRefBased/>
  <w15:docId w15:val="{DA43E4E6-11E9-4DDA-9535-AF171F712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2024-04-07T15:35:00Z</dcterms:created>
  <dcterms:modified xsi:type="dcterms:W3CDTF">2024-04-07T15:36:00Z</dcterms:modified>
</cp:coreProperties>
</file>